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606" w:rsidRDefault="00A30606" w:rsidP="00A306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A30606" w:rsidRDefault="00A30606" w:rsidP="00A306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0606" w:rsidRDefault="00A30606" w:rsidP="00A306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0606" w:rsidRDefault="00A30606" w:rsidP="00A306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Jun.1433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Horsham, Sussex, </w:t>
      </w:r>
    </w:p>
    <w:p w:rsidR="00A30606" w:rsidRDefault="00A30606" w:rsidP="00A306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30606" w:rsidRDefault="00A30606" w:rsidP="00A306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24-53)</w:t>
      </w:r>
    </w:p>
    <w:p w:rsidR="00A30606" w:rsidRDefault="00A30606" w:rsidP="00A306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0606" w:rsidRDefault="00A30606" w:rsidP="00A306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0606" w:rsidRPr="003717F9" w:rsidRDefault="00A30606" w:rsidP="00A306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2016</w:t>
      </w:r>
    </w:p>
    <w:p w:rsidR="006B2F86" w:rsidRPr="00A30606" w:rsidRDefault="00A3060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306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606" w:rsidRDefault="00A30606" w:rsidP="00E71FC3">
      <w:pPr>
        <w:spacing w:after="0" w:line="240" w:lineRule="auto"/>
      </w:pPr>
      <w:r>
        <w:separator/>
      </w:r>
    </w:p>
  </w:endnote>
  <w:endnote w:type="continuationSeparator" w:id="0">
    <w:p w:rsidR="00A30606" w:rsidRDefault="00A306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606" w:rsidRDefault="00A30606" w:rsidP="00E71FC3">
      <w:pPr>
        <w:spacing w:after="0" w:line="240" w:lineRule="auto"/>
      </w:pPr>
      <w:r>
        <w:separator/>
      </w:r>
    </w:p>
  </w:footnote>
  <w:footnote w:type="continuationSeparator" w:id="0">
    <w:p w:rsidR="00A30606" w:rsidRDefault="00A306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06"/>
    <w:rsid w:val="00A3060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D59A5"/>
  <w15:chartTrackingRefBased/>
  <w15:docId w15:val="{3DEC16E1-CAEF-4665-9EB5-66DD8123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2016-03-12T11:10:00Z</dcterms:created>
  <dcterms:modified xsi:type="dcterms:W3CDTF">2016-03-12T11:10:00Z</dcterms:modified>
</cp:coreProperties>
</file>